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:rsidRPr="00084978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1313259A" w:rsidR="000972EF" w:rsidRPr="00084978" w:rsidRDefault="00BE464C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proofErr w:type="spellStart"/>
            <w:r w:rsidRPr="00084978">
              <w:rPr>
                <w:rFonts w:ascii="Microsoft Sans Serif" w:hAnsi="Microsoft Sans Serif" w:cs="Microsoft Sans Serif"/>
                <w:sz w:val="36"/>
                <w:szCs w:val="48"/>
              </w:rPr>
              <w:t>Dandie</w:t>
            </w:r>
            <w:proofErr w:type="spellEnd"/>
            <w:r w:rsidRPr="00084978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Pr="00084978">
              <w:rPr>
                <w:rFonts w:ascii="Microsoft Sans Serif" w:hAnsi="Microsoft Sans Serif" w:cs="Microsoft Sans Serif"/>
                <w:sz w:val="36"/>
                <w:szCs w:val="48"/>
              </w:rPr>
              <w:t>Dinmont</w:t>
            </w:r>
            <w:proofErr w:type="spellEnd"/>
            <w:r w:rsidRPr="00084978">
              <w:rPr>
                <w:rFonts w:ascii="Microsoft Sans Serif" w:hAnsi="Microsoft Sans Serif" w:cs="Microsoft Sans Serif"/>
                <w:sz w:val="36"/>
                <w:szCs w:val="48"/>
              </w:rPr>
              <w:t xml:space="preserve"> Teriér</w:t>
            </w:r>
            <w:r w:rsidR="006E0C05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 w:rsidR="006E0C05">
              <w:rPr>
                <w:rFonts w:ascii="Microsoft Sans Serif" w:hAnsi="Microsoft Sans Serif" w:cs="Microsoft Sans Serif"/>
                <w:sz w:val="36"/>
                <w:szCs w:val="48"/>
              </w:rPr>
              <w:t>Dandie</w:t>
            </w:r>
            <w:proofErr w:type="spellEnd"/>
            <w:r w:rsidR="006E0C05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="006E0C05">
              <w:rPr>
                <w:rFonts w:ascii="Microsoft Sans Serif" w:hAnsi="Microsoft Sans Serif" w:cs="Microsoft Sans Serif"/>
                <w:sz w:val="36"/>
                <w:szCs w:val="48"/>
              </w:rPr>
              <w:t>Dinmont</w:t>
            </w:r>
            <w:proofErr w:type="spellEnd"/>
            <w:r w:rsidR="006E0C05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="006E0C05">
              <w:rPr>
                <w:rFonts w:ascii="Microsoft Sans Serif" w:hAnsi="Microsoft Sans Serif" w:cs="Microsoft Sans Serif"/>
                <w:sz w:val="36"/>
                <w:szCs w:val="48"/>
              </w:rPr>
              <w:t>Terrier</w:t>
            </w:r>
            <w:proofErr w:type="spellEnd"/>
          </w:p>
        </w:tc>
        <w:tc>
          <w:tcPr>
            <w:tcW w:w="4549" w:type="dxa"/>
          </w:tcPr>
          <w:p w14:paraId="7F02FD12" w14:textId="4762EE66" w:rsidR="001C47C6" w:rsidRPr="00084978" w:rsidRDefault="00BE464C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 w:rsidRPr="00084978">
              <w:rPr>
                <w:noProof/>
              </w:rPr>
              <w:drawing>
                <wp:inline distT="0" distB="0" distL="0" distR="0" wp14:anchorId="18485BC6" wp14:editId="43911DC4">
                  <wp:extent cx="2741295" cy="1825717"/>
                  <wp:effectExtent l="0" t="0" r="1905" b="3175"/>
                  <wp:docPr id="1743102864" name="Picture 2" descr="Dandie Dinmont Terrier - Furmagic - the UK's pet hair removal expe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andie Dinmont Terrier - Furmagic - the UK's pet hair removal expe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9923" cy="1838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084978" w:rsidRDefault="000972EF" w:rsidP="006A6FB0">
      <w:pPr>
        <w:spacing w:before="200"/>
        <w:jc w:val="center"/>
        <w:rPr>
          <w:rFonts w:ascii="Microsoft Sans Serif" w:hAnsi="Microsoft Sans Serif" w:cs="Microsoft Sans Serif"/>
          <w:sz w:val="28"/>
          <w:szCs w:val="40"/>
          <w:u w:val="single"/>
        </w:rPr>
      </w:pPr>
      <w:r w:rsidRPr="00084978">
        <w:rPr>
          <w:rFonts w:ascii="Microsoft Sans Serif" w:hAnsi="Microsoft Sans Serif" w:cs="Microsoft Sans Serif"/>
          <w:sz w:val="28"/>
          <w:szCs w:val="40"/>
          <w:u w:val="single"/>
        </w:rPr>
        <w:t xml:space="preserve">Známé nebo předpokládané dědičné oční </w:t>
      </w:r>
      <w:r w:rsidR="00402988" w:rsidRPr="00084978">
        <w:rPr>
          <w:rFonts w:ascii="Microsoft Sans Serif" w:hAnsi="Microsoft Sans Serif" w:cs="Microsoft Sans Serif"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21"/>
        <w:gridCol w:w="2117"/>
        <w:gridCol w:w="2680"/>
        <w:gridCol w:w="1463"/>
        <w:gridCol w:w="2065"/>
      </w:tblGrid>
      <w:tr w:rsidR="004526FF" w:rsidRPr="00084978" w14:paraId="0DBBDAB2" w14:textId="77777777" w:rsidTr="00D32297">
        <w:trPr>
          <w:trHeight w:val="873"/>
        </w:trPr>
        <w:tc>
          <w:tcPr>
            <w:tcW w:w="821" w:type="dxa"/>
          </w:tcPr>
          <w:p w14:paraId="5E28FD36" w14:textId="77777777" w:rsidR="000972EF" w:rsidRPr="00084978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117" w:type="dxa"/>
            <w:vAlign w:val="center"/>
          </w:tcPr>
          <w:p w14:paraId="6586E10C" w14:textId="77777777" w:rsidR="000972EF" w:rsidRPr="00084978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084978"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680" w:type="dxa"/>
            <w:vAlign w:val="center"/>
          </w:tcPr>
          <w:p w14:paraId="027480CD" w14:textId="77F2F70A" w:rsidR="000972EF" w:rsidRPr="00084978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084978"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463" w:type="dxa"/>
            <w:vAlign w:val="center"/>
          </w:tcPr>
          <w:p w14:paraId="6D5B9635" w14:textId="77777777" w:rsidR="000972EF" w:rsidRPr="00084978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084978"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84978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084978"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65" w:type="dxa"/>
            <w:vAlign w:val="center"/>
          </w:tcPr>
          <w:p w14:paraId="592579BB" w14:textId="01BC41AC" w:rsidR="000972EF" w:rsidRPr="00084978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084978"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D32297" w:rsidRPr="00084978" w14:paraId="3949BCFD" w14:textId="77777777" w:rsidTr="00D32297">
        <w:trPr>
          <w:cantSplit/>
          <w:trHeight w:val="1134"/>
        </w:trPr>
        <w:tc>
          <w:tcPr>
            <w:tcW w:w="821" w:type="dxa"/>
            <w:vAlign w:val="center"/>
          </w:tcPr>
          <w:p w14:paraId="3724743E" w14:textId="34E9003C" w:rsidR="000972EF" w:rsidRPr="00084978" w:rsidRDefault="00D32297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084978">
              <w:rPr>
                <w:rFonts w:ascii="Microsoft Sans Serif" w:hAnsi="Microsoft Sans Serif" w:cs="Microsoft Sans Serif"/>
                <w:sz w:val="28"/>
                <w:szCs w:val="40"/>
              </w:rPr>
              <w:t>A</w:t>
            </w:r>
          </w:p>
        </w:tc>
        <w:tc>
          <w:tcPr>
            <w:tcW w:w="2117" w:type="dxa"/>
          </w:tcPr>
          <w:p w14:paraId="0C8C3290" w14:textId="4B683443" w:rsidR="000972EF" w:rsidRPr="00084978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680" w:type="dxa"/>
          </w:tcPr>
          <w:p w14:paraId="797C6F16" w14:textId="209174C4" w:rsidR="000972EF" w:rsidRPr="00084978" w:rsidRDefault="00D303E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S</w:t>
            </w:r>
            <w:r w:rsidR="001C47C6" w:rsidRPr="00084978">
              <w:rPr>
                <w:rFonts w:ascii="Microsoft Sans Serif" w:hAnsi="Microsoft Sans Serif" w:cs="Microsoft Sans Serif"/>
                <w:sz w:val="22"/>
                <w:szCs w:val="32"/>
              </w:rPr>
              <w:t>podní víčko</w:t>
            </w: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 xml:space="preserve"> mediálně </w:t>
            </w:r>
          </w:p>
        </w:tc>
        <w:tc>
          <w:tcPr>
            <w:tcW w:w="1463" w:type="dxa"/>
          </w:tcPr>
          <w:p w14:paraId="35BEA8B6" w14:textId="245B5101" w:rsidR="000972EF" w:rsidRPr="00084978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</w:tcPr>
          <w:p w14:paraId="6E5B228F" w14:textId="034399B2" w:rsidR="000972EF" w:rsidRPr="00084978" w:rsidRDefault="0008497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D32297" w:rsidRPr="00084978" w14:paraId="34A2F2DB" w14:textId="77777777" w:rsidTr="00D32297">
        <w:trPr>
          <w:cantSplit/>
          <w:trHeight w:val="1134"/>
        </w:trPr>
        <w:tc>
          <w:tcPr>
            <w:tcW w:w="821" w:type="dxa"/>
            <w:vAlign w:val="center"/>
          </w:tcPr>
          <w:p w14:paraId="5CE40542" w14:textId="4000991C" w:rsidR="000972EF" w:rsidRPr="00084978" w:rsidRDefault="00D32297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084978">
              <w:rPr>
                <w:rFonts w:ascii="Microsoft Sans Serif" w:hAnsi="Microsoft Sans Serif" w:cs="Microsoft Sans Serif"/>
                <w:sz w:val="28"/>
                <w:szCs w:val="40"/>
              </w:rPr>
              <w:t>B</w:t>
            </w:r>
          </w:p>
        </w:tc>
        <w:tc>
          <w:tcPr>
            <w:tcW w:w="2117" w:type="dxa"/>
          </w:tcPr>
          <w:p w14:paraId="32AA9C87" w14:textId="6F72FEDE" w:rsidR="000972EF" w:rsidRPr="00084978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  <w:proofErr w:type="spellEnd"/>
          </w:p>
        </w:tc>
        <w:tc>
          <w:tcPr>
            <w:tcW w:w="2680" w:type="dxa"/>
          </w:tcPr>
          <w:p w14:paraId="5643C1EE" w14:textId="77777777" w:rsidR="000972EF" w:rsidRPr="00084978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463" w:type="dxa"/>
          </w:tcPr>
          <w:p w14:paraId="0073ADF8" w14:textId="3DB58A75" w:rsidR="000972EF" w:rsidRPr="00084978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</w:tcPr>
          <w:p w14:paraId="70E5A2C9" w14:textId="618AAB68" w:rsidR="000972EF" w:rsidRPr="00084978" w:rsidRDefault="0008497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D32297" w:rsidRPr="00084978" w14:paraId="3EBF8B2B" w14:textId="77777777" w:rsidTr="00D32297">
        <w:trPr>
          <w:cantSplit/>
          <w:trHeight w:val="672"/>
        </w:trPr>
        <w:tc>
          <w:tcPr>
            <w:tcW w:w="821" w:type="dxa"/>
            <w:vAlign w:val="center"/>
          </w:tcPr>
          <w:p w14:paraId="6A4B87E9" w14:textId="526DAB00" w:rsidR="000972EF" w:rsidRPr="00084978" w:rsidRDefault="00D32297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084978">
              <w:rPr>
                <w:rFonts w:ascii="Microsoft Sans Serif" w:hAnsi="Microsoft Sans Serif" w:cs="Microsoft Sans Serif"/>
                <w:sz w:val="28"/>
                <w:szCs w:val="40"/>
              </w:rPr>
              <w:t>C</w:t>
            </w:r>
          </w:p>
        </w:tc>
        <w:tc>
          <w:tcPr>
            <w:tcW w:w="2117" w:type="dxa"/>
          </w:tcPr>
          <w:p w14:paraId="6EA9D301" w14:textId="5C696AF2" w:rsidR="000972EF" w:rsidRPr="00084978" w:rsidRDefault="00D3229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 xml:space="preserve">Atrézie lakrimální </w:t>
            </w:r>
            <w:proofErr w:type="spellStart"/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punkt</w:t>
            </w:r>
            <w:r w:rsidR="00084978"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proofErr w:type="spellEnd"/>
          </w:p>
        </w:tc>
        <w:tc>
          <w:tcPr>
            <w:tcW w:w="2680" w:type="dxa"/>
          </w:tcPr>
          <w:p w14:paraId="0410B3A5" w14:textId="7DC97749" w:rsidR="000972EF" w:rsidRPr="00084978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463" w:type="dxa"/>
          </w:tcPr>
          <w:p w14:paraId="0FC8722C" w14:textId="74403947" w:rsidR="000972EF" w:rsidRPr="00084978" w:rsidRDefault="001C47C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N</w:t>
            </w:r>
            <w:r w:rsidR="00084978">
              <w:rPr>
                <w:rFonts w:ascii="Microsoft Sans Serif" w:hAnsi="Microsoft Sans Serif" w:cs="Microsoft Sans Serif"/>
                <w:sz w:val="22"/>
                <w:szCs w:val="32"/>
              </w:rPr>
              <w:t>E</w:t>
            </w:r>
          </w:p>
        </w:tc>
        <w:tc>
          <w:tcPr>
            <w:tcW w:w="2065" w:type="dxa"/>
          </w:tcPr>
          <w:p w14:paraId="17D0C26D" w14:textId="72A82CFB" w:rsidR="000972EF" w:rsidRPr="00084978" w:rsidRDefault="0008497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</w:t>
            </w:r>
            <w:r w:rsidR="00D32297" w:rsidRPr="00084978">
              <w:rPr>
                <w:rFonts w:ascii="Microsoft Sans Serif" w:hAnsi="Microsoft Sans Serif" w:cs="Microsoft Sans Serif"/>
                <w:sz w:val="22"/>
                <w:szCs w:val="32"/>
              </w:rPr>
              <w:t>a zvážení</w:t>
            </w:r>
          </w:p>
        </w:tc>
      </w:tr>
      <w:tr w:rsidR="009F22D6" w:rsidRPr="00084978" w14:paraId="24CB0390" w14:textId="77777777" w:rsidTr="00D32297">
        <w:trPr>
          <w:cantSplit/>
          <w:trHeight w:val="726"/>
        </w:trPr>
        <w:tc>
          <w:tcPr>
            <w:tcW w:w="821" w:type="dxa"/>
            <w:vAlign w:val="center"/>
          </w:tcPr>
          <w:p w14:paraId="467C288D" w14:textId="1BE69C17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084978">
              <w:rPr>
                <w:rFonts w:ascii="Microsoft Sans Serif" w:hAnsi="Microsoft Sans Serif" w:cs="Microsoft Sans Serif"/>
                <w:sz w:val="28"/>
                <w:szCs w:val="40"/>
              </w:rPr>
              <w:t>D</w:t>
            </w:r>
          </w:p>
        </w:tc>
        <w:tc>
          <w:tcPr>
            <w:tcW w:w="2117" w:type="dxa"/>
          </w:tcPr>
          <w:p w14:paraId="242C7DBE" w14:textId="0896C507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Rohovková dystrofie – epiteliální</w:t>
            </w:r>
          </w:p>
        </w:tc>
        <w:tc>
          <w:tcPr>
            <w:tcW w:w="2680" w:type="dxa"/>
          </w:tcPr>
          <w:p w14:paraId="59E0B7AA" w14:textId="285F3459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 xml:space="preserve">Ojediněle </w:t>
            </w:r>
            <w:proofErr w:type="spellStart"/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stromální</w:t>
            </w:r>
            <w:proofErr w:type="spellEnd"/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 xml:space="preserve"> varianta</w:t>
            </w:r>
          </w:p>
        </w:tc>
        <w:tc>
          <w:tcPr>
            <w:tcW w:w="1463" w:type="dxa"/>
          </w:tcPr>
          <w:p w14:paraId="1CF2E634" w14:textId="2D183967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</w:tcPr>
          <w:p w14:paraId="2D760C85" w14:textId="7725474B" w:rsidR="009F22D6" w:rsidRPr="00084978" w:rsidRDefault="009F22D6" w:rsidP="009F22D6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9F22D6" w:rsidRPr="00084978" w14:paraId="72512713" w14:textId="77777777" w:rsidTr="00D32297">
        <w:trPr>
          <w:cantSplit/>
          <w:trHeight w:val="852"/>
        </w:trPr>
        <w:tc>
          <w:tcPr>
            <w:tcW w:w="821" w:type="dxa"/>
            <w:vAlign w:val="center"/>
          </w:tcPr>
          <w:p w14:paraId="5D338190" w14:textId="6445D8B8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084978">
              <w:rPr>
                <w:rFonts w:ascii="Microsoft Sans Serif" w:hAnsi="Microsoft Sans Serif" w:cs="Microsoft Sans Serif"/>
                <w:sz w:val="28"/>
                <w:szCs w:val="40"/>
              </w:rPr>
              <w:t>E</w:t>
            </w:r>
          </w:p>
        </w:tc>
        <w:tc>
          <w:tcPr>
            <w:tcW w:w="2117" w:type="dxa"/>
          </w:tcPr>
          <w:p w14:paraId="1BFE6262" w14:textId="78FC3A11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Perzistentní pupilární membrána</w:t>
            </w:r>
          </w:p>
        </w:tc>
        <w:tc>
          <w:tcPr>
            <w:tcW w:w="2680" w:type="dxa"/>
          </w:tcPr>
          <w:p w14:paraId="3173500F" w14:textId="77777777" w:rsidR="009F22D6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  <w:p w14:paraId="091100C1" w14:textId="07B06656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Iris –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, </w:t>
            </w:r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iris -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cornea</w:t>
            </w:r>
            <w:proofErr w:type="spellEnd"/>
            <w:proofErr w:type="gramEnd"/>
          </w:p>
        </w:tc>
        <w:tc>
          <w:tcPr>
            <w:tcW w:w="1463" w:type="dxa"/>
          </w:tcPr>
          <w:p w14:paraId="6C569399" w14:textId="74AC856B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</w:tcPr>
          <w:p w14:paraId="50694A38" w14:textId="42114A88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</w:t>
            </w: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 xml:space="preserve">a zvážení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 xml:space="preserve">,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ostatní</w:t>
            </w: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 xml:space="preserve"> varianty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NE</w:t>
            </w:r>
          </w:p>
        </w:tc>
      </w:tr>
      <w:tr w:rsidR="009F22D6" w:rsidRPr="00084978" w14:paraId="01233396" w14:textId="77777777" w:rsidTr="00D32297">
        <w:trPr>
          <w:cantSplit/>
          <w:trHeight w:val="582"/>
        </w:trPr>
        <w:tc>
          <w:tcPr>
            <w:tcW w:w="821" w:type="dxa"/>
            <w:vAlign w:val="center"/>
          </w:tcPr>
          <w:p w14:paraId="65B4EC89" w14:textId="29930C77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084978">
              <w:rPr>
                <w:rFonts w:ascii="Microsoft Sans Serif" w:hAnsi="Microsoft Sans Serif" w:cs="Microsoft Sans Serif"/>
                <w:sz w:val="28"/>
                <w:szCs w:val="40"/>
              </w:rPr>
              <w:t>F</w:t>
            </w:r>
          </w:p>
        </w:tc>
        <w:tc>
          <w:tcPr>
            <w:tcW w:w="2117" w:type="dxa"/>
          </w:tcPr>
          <w:p w14:paraId="68E32B51" w14:textId="50CB8EE2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Glaukom</w:t>
            </w:r>
          </w:p>
        </w:tc>
        <w:tc>
          <w:tcPr>
            <w:tcW w:w="2680" w:type="dxa"/>
          </w:tcPr>
          <w:p w14:paraId="6E01C3AD" w14:textId="4210A9E6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 xml:space="preserve">Od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6</w:t>
            </w: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 xml:space="preserve"> let, může být spojeno s luxací čočky</w:t>
            </w:r>
          </w:p>
        </w:tc>
        <w:tc>
          <w:tcPr>
            <w:tcW w:w="1463" w:type="dxa"/>
          </w:tcPr>
          <w:p w14:paraId="54BCAA59" w14:textId="42775132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</w:tcPr>
          <w:p w14:paraId="64E004C0" w14:textId="0740AAF0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9F22D6" w:rsidRPr="00084978" w14:paraId="4B57CD4B" w14:textId="77777777" w:rsidTr="00D32297">
        <w:trPr>
          <w:cantSplit/>
          <w:trHeight w:val="592"/>
        </w:trPr>
        <w:tc>
          <w:tcPr>
            <w:tcW w:w="821" w:type="dxa"/>
            <w:vAlign w:val="center"/>
          </w:tcPr>
          <w:p w14:paraId="4EF4AA3C" w14:textId="2BB620C1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084978">
              <w:rPr>
                <w:rFonts w:ascii="Microsoft Sans Serif" w:hAnsi="Microsoft Sans Serif" w:cs="Microsoft Sans Serif"/>
                <w:sz w:val="28"/>
                <w:szCs w:val="40"/>
              </w:rPr>
              <w:t>G</w:t>
            </w:r>
          </w:p>
        </w:tc>
        <w:tc>
          <w:tcPr>
            <w:tcW w:w="2117" w:type="dxa"/>
          </w:tcPr>
          <w:p w14:paraId="1B339AEA" w14:textId="0D711415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680" w:type="dxa"/>
          </w:tcPr>
          <w:p w14:paraId="25CAC8B1" w14:textId="5CF74DD7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463" w:type="dxa"/>
          </w:tcPr>
          <w:p w14:paraId="6F82054A" w14:textId="28DD6CFD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84978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</w:tcPr>
          <w:p w14:paraId="6A11E3A9" w14:textId="229FDCDE" w:rsidR="009F22D6" w:rsidRPr="00084978" w:rsidRDefault="009F22D6" w:rsidP="009F22D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09F55B41" w14:textId="1452BFEA" w:rsidR="00B27BD7" w:rsidRPr="00084978" w:rsidRDefault="00B27BD7" w:rsidP="00B27BD7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B27BD7" w:rsidRPr="00084978" w:rsidSect="000972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00086" w14:textId="77777777" w:rsidR="004D347D" w:rsidRDefault="004D347D" w:rsidP="000972EF">
      <w:pPr>
        <w:spacing w:after="0" w:line="240" w:lineRule="auto"/>
      </w:pPr>
      <w:r>
        <w:separator/>
      </w:r>
    </w:p>
  </w:endnote>
  <w:endnote w:type="continuationSeparator" w:id="0">
    <w:p w14:paraId="03F44BD5" w14:textId="77777777" w:rsidR="004D347D" w:rsidRDefault="004D347D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B7B78" w14:textId="77777777" w:rsidR="00347C8C" w:rsidRDefault="00347C8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8C43" w14:textId="77777777" w:rsidR="00347C8C" w:rsidRDefault="00347C8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C40E" w14:textId="77777777" w:rsidR="00347C8C" w:rsidRDefault="00347C8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C9BEB" w14:textId="77777777" w:rsidR="004D347D" w:rsidRDefault="004D347D" w:rsidP="000972EF">
      <w:pPr>
        <w:spacing w:after="0" w:line="240" w:lineRule="auto"/>
      </w:pPr>
      <w:r>
        <w:separator/>
      </w:r>
    </w:p>
  </w:footnote>
  <w:footnote w:type="continuationSeparator" w:id="0">
    <w:p w14:paraId="69EF7C9D" w14:textId="77777777" w:rsidR="004D347D" w:rsidRDefault="004D347D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86E52" w14:textId="77777777" w:rsidR="00347C8C" w:rsidRDefault="00347C8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EndPr/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C12F2" w14:textId="77777777" w:rsidR="00347C8C" w:rsidRDefault="00347C8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84978"/>
    <w:rsid w:val="000972EF"/>
    <w:rsid w:val="000A576E"/>
    <w:rsid w:val="000C7157"/>
    <w:rsid w:val="00161F3B"/>
    <w:rsid w:val="001A4AA9"/>
    <w:rsid w:val="001C47C6"/>
    <w:rsid w:val="002151DB"/>
    <w:rsid w:val="002206AC"/>
    <w:rsid w:val="00270567"/>
    <w:rsid w:val="002708D0"/>
    <w:rsid w:val="003366EC"/>
    <w:rsid w:val="00347C8C"/>
    <w:rsid w:val="00384979"/>
    <w:rsid w:val="00395120"/>
    <w:rsid w:val="003A1160"/>
    <w:rsid w:val="003F7600"/>
    <w:rsid w:val="00402988"/>
    <w:rsid w:val="00413B9C"/>
    <w:rsid w:val="00427C50"/>
    <w:rsid w:val="004451A3"/>
    <w:rsid w:val="004526FF"/>
    <w:rsid w:val="00470799"/>
    <w:rsid w:val="004C1DA7"/>
    <w:rsid w:val="004D347D"/>
    <w:rsid w:val="004E75D9"/>
    <w:rsid w:val="005D459E"/>
    <w:rsid w:val="005F28EA"/>
    <w:rsid w:val="00624016"/>
    <w:rsid w:val="00655705"/>
    <w:rsid w:val="006A6FB0"/>
    <w:rsid w:val="006E0C05"/>
    <w:rsid w:val="007935E8"/>
    <w:rsid w:val="007A315C"/>
    <w:rsid w:val="007C7B30"/>
    <w:rsid w:val="00865185"/>
    <w:rsid w:val="0089151B"/>
    <w:rsid w:val="008D5494"/>
    <w:rsid w:val="009F22D6"/>
    <w:rsid w:val="00A1193A"/>
    <w:rsid w:val="00A317E5"/>
    <w:rsid w:val="00A3191F"/>
    <w:rsid w:val="00AD12CE"/>
    <w:rsid w:val="00B27BD7"/>
    <w:rsid w:val="00BA1856"/>
    <w:rsid w:val="00BE464C"/>
    <w:rsid w:val="00C073AD"/>
    <w:rsid w:val="00C36439"/>
    <w:rsid w:val="00C76EB0"/>
    <w:rsid w:val="00C95CD6"/>
    <w:rsid w:val="00CF199B"/>
    <w:rsid w:val="00D303E6"/>
    <w:rsid w:val="00D32297"/>
    <w:rsid w:val="00DE2DD1"/>
    <w:rsid w:val="00DF609E"/>
    <w:rsid w:val="00E035B1"/>
    <w:rsid w:val="00F3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B27BD7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27B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3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35</TotalTime>
  <Pages>1</Pages>
  <Words>107</Words>
  <Characters>636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12</cp:revision>
  <cp:lastPrinted>2024-12-21T19:39:00Z</cp:lastPrinted>
  <dcterms:created xsi:type="dcterms:W3CDTF">2024-12-20T23:38:00Z</dcterms:created>
  <dcterms:modified xsi:type="dcterms:W3CDTF">2025-04-19T05:23:00Z</dcterms:modified>
</cp:coreProperties>
</file>